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AD07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29AAD07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D07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D077" w14:textId="2EAE91A8" w:rsidR="00C44B8B" w:rsidRPr="004672C3" w:rsidRDefault="00EB2F6E" w:rsidP="00CA47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3486">
              <w:rPr>
                <w:b/>
                <w:sz w:val="26"/>
                <w:szCs w:val="26"/>
                <w:lang w:val="en-US"/>
              </w:rPr>
              <w:t>203C</w:t>
            </w:r>
            <w:r w:rsidR="004672C3">
              <w:rPr>
                <w:b/>
                <w:sz w:val="26"/>
                <w:szCs w:val="26"/>
              </w:rPr>
              <w:t>_215</w:t>
            </w:r>
          </w:p>
        </w:tc>
      </w:tr>
      <w:tr w:rsidR="00C44B8B" w14:paraId="29AAD07B" w14:textId="77777777" w:rsidTr="00CA47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D07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D07A" w14:textId="2BC75243" w:rsidR="00C44B8B" w:rsidRPr="001F0B7C" w:rsidRDefault="00AE346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E346A">
              <w:rPr>
                <w:b/>
                <w:sz w:val="26"/>
                <w:szCs w:val="26"/>
                <w:lang w:val="en-US"/>
              </w:rPr>
              <w:t>2116929</w:t>
            </w:r>
          </w:p>
        </w:tc>
      </w:tr>
    </w:tbl>
    <w:p w14:paraId="29AAD07C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9AAD0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9AAD07E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9AAD07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9AAD08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9AAD081" w14:textId="77777777" w:rsidR="00C44B8B" w:rsidRPr="00CB6078" w:rsidRDefault="00C44B8B" w:rsidP="00C44B8B">
      <w:bookmarkStart w:id="0" w:name="_GoBack"/>
      <w:bookmarkEnd w:id="0"/>
    </w:p>
    <w:p w14:paraId="29AAD082" w14:textId="77777777" w:rsidR="00C44B8B" w:rsidRPr="00CB6078" w:rsidRDefault="00C44B8B" w:rsidP="00C44B8B"/>
    <w:p w14:paraId="29AAD083" w14:textId="77777777" w:rsidR="00C44B8B" w:rsidRPr="00CB6078" w:rsidRDefault="00C44B8B" w:rsidP="00C44B8B"/>
    <w:p w14:paraId="29AAD08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9AAD085" w14:textId="521C6044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A067B" w:rsidRPr="001A067B">
        <w:rPr>
          <w:b/>
          <w:sz w:val="26"/>
          <w:szCs w:val="26"/>
        </w:rPr>
        <w:t>(</w:t>
      </w:r>
      <w:r w:rsidR="0023444C" w:rsidRPr="0023444C">
        <w:rPr>
          <w:b/>
          <w:sz w:val="26"/>
          <w:szCs w:val="26"/>
        </w:rPr>
        <w:t>Траверса ТМ7</w:t>
      </w:r>
      <w:r w:rsidR="00AF5EDD">
        <w:rPr>
          <w:b/>
          <w:sz w:val="26"/>
          <w:szCs w:val="26"/>
        </w:rPr>
        <w:t>4</w:t>
      </w:r>
      <w:r w:rsidR="0023444C" w:rsidRPr="0023444C">
        <w:rPr>
          <w:b/>
          <w:sz w:val="26"/>
          <w:szCs w:val="26"/>
        </w:rPr>
        <w:t xml:space="preserve"> </w:t>
      </w:r>
      <w:r w:rsidR="00AF5EDD">
        <w:rPr>
          <w:b/>
          <w:sz w:val="26"/>
          <w:szCs w:val="26"/>
        </w:rPr>
        <w:t>27.0002-39</w:t>
      </w:r>
      <w:r w:rsidR="001A067B" w:rsidRPr="001A067B">
        <w:rPr>
          <w:b/>
          <w:sz w:val="26"/>
          <w:szCs w:val="26"/>
        </w:rPr>
        <w:t>)</w:t>
      </w:r>
      <w:r w:rsidR="0059384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16FD9">
        <w:rPr>
          <w:b/>
          <w:sz w:val="26"/>
          <w:szCs w:val="26"/>
          <w:u w:val="single"/>
        </w:rPr>
        <w:t>203</w:t>
      </w:r>
      <w:r w:rsidR="00F115B9" w:rsidRPr="00616FD9">
        <w:rPr>
          <w:b/>
          <w:sz w:val="26"/>
          <w:szCs w:val="26"/>
          <w:u w:val="single"/>
          <w:lang w:val="en-US"/>
        </w:rPr>
        <w:t>C</w:t>
      </w:r>
    </w:p>
    <w:p w14:paraId="29AAD0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9AAD0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9AAD089" w14:textId="6B48AF77" w:rsidR="00A305DC" w:rsidRDefault="00641E44" w:rsidP="0023444C">
      <w:pPr>
        <w:tabs>
          <w:tab w:val="left" w:pos="1134"/>
        </w:tabs>
        <w:ind w:firstLine="709"/>
        <w:rPr>
          <w:sz w:val="24"/>
          <w:szCs w:val="26"/>
        </w:rPr>
      </w:pPr>
      <w:r w:rsidRPr="00CB6078">
        <w:rPr>
          <w:sz w:val="24"/>
          <w:szCs w:val="24"/>
        </w:rPr>
        <w:t xml:space="preserve">Технические </w:t>
      </w:r>
      <w:r w:rsidRPr="001A067B">
        <w:rPr>
          <w:sz w:val="24"/>
          <w:szCs w:val="24"/>
        </w:rPr>
        <w:t xml:space="preserve">требования, характеристики </w:t>
      </w:r>
      <w:r w:rsidR="00D601A5" w:rsidRPr="001A067B">
        <w:rPr>
          <w:sz w:val="24"/>
          <w:szCs w:val="24"/>
        </w:rPr>
        <w:t>траверс</w:t>
      </w:r>
      <w:r w:rsidR="004F4E9E" w:rsidRPr="001A067B">
        <w:rPr>
          <w:sz w:val="24"/>
          <w:szCs w:val="24"/>
        </w:rPr>
        <w:t xml:space="preserve"> должны соответствовать </w:t>
      </w:r>
      <w:r w:rsidR="001759FB" w:rsidRPr="001A067B">
        <w:rPr>
          <w:sz w:val="24"/>
          <w:szCs w:val="24"/>
        </w:rPr>
        <w:t>требованиям</w:t>
      </w:r>
      <w:r w:rsidR="00616FD9">
        <w:rPr>
          <w:sz w:val="24"/>
          <w:szCs w:val="24"/>
        </w:rPr>
        <w:t xml:space="preserve"> </w:t>
      </w:r>
      <w:r w:rsidR="00251467" w:rsidRPr="001A067B">
        <w:rPr>
          <w:sz w:val="24"/>
          <w:szCs w:val="24"/>
        </w:rPr>
        <w:t>Т</w:t>
      </w:r>
      <w:bookmarkStart w:id="1" w:name="Поле4"/>
      <w:r w:rsidR="00287211" w:rsidRPr="001A067B">
        <w:rPr>
          <w:sz w:val="24"/>
          <w:szCs w:val="24"/>
        </w:rPr>
        <w:t xml:space="preserve">ипового проекта </w:t>
      </w:r>
      <w:bookmarkEnd w:id="1"/>
      <w:r w:rsidR="005B3BA7" w:rsidRPr="005B3BA7">
        <w:rPr>
          <w:sz w:val="24"/>
          <w:szCs w:val="24"/>
        </w:rPr>
        <w:t>27.0002-3</w:t>
      </w:r>
      <w:r w:rsidR="00AF5EDD">
        <w:rPr>
          <w:sz w:val="24"/>
          <w:szCs w:val="24"/>
        </w:rPr>
        <w:t>9</w:t>
      </w:r>
      <w:r w:rsidR="0023444C" w:rsidRPr="0023444C">
        <w:rPr>
          <w:sz w:val="24"/>
          <w:szCs w:val="26"/>
        </w:rPr>
        <w:t>.</w:t>
      </w:r>
    </w:p>
    <w:p w14:paraId="7A1696B8" w14:textId="77777777" w:rsidR="004672C3" w:rsidRPr="00CB6078" w:rsidRDefault="004672C3" w:rsidP="0023444C">
      <w:pPr>
        <w:tabs>
          <w:tab w:val="left" w:pos="1134"/>
        </w:tabs>
        <w:ind w:firstLine="709"/>
        <w:rPr>
          <w:sz w:val="24"/>
          <w:szCs w:val="24"/>
        </w:rPr>
      </w:pPr>
    </w:p>
    <w:p w14:paraId="29AAD08A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9AAD08B" w14:textId="77777777"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29AAD08C" w14:textId="77777777"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9AAD08D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AAD08E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AD08F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9AAD090" w14:textId="3B762E7F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9AAD091" w14:textId="7112D8D4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9AAD092" w14:textId="7733D206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9AAD093" w14:textId="05C3FFD6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9AAD094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29AAD095" w14:textId="77777777" w:rsidR="0059384B" w:rsidRDefault="0059384B" w:rsidP="0059384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9AAD096" w14:textId="1BE510B3" w:rsidR="0059384B" w:rsidRDefault="0059384B" w:rsidP="0059384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9AAD097" w14:textId="77777777" w:rsidR="0059384B" w:rsidRDefault="0059384B" w:rsidP="0059384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29AAD098" w14:textId="7C283F0A" w:rsidR="0059384B" w:rsidRDefault="00616FD9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A067B">
        <w:rPr>
          <w:sz w:val="24"/>
          <w:szCs w:val="24"/>
        </w:rPr>
        <w:t xml:space="preserve">Типового проекта </w:t>
      </w:r>
      <w:r w:rsidR="005B3BA7" w:rsidRPr="005B3BA7">
        <w:rPr>
          <w:sz w:val="24"/>
          <w:szCs w:val="24"/>
        </w:rPr>
        <w:t>27.0002-3</w:t>
      </w:r>
      <w:r w:rsidR="00AF5EDD">
        <w:rPr>
          <w:sz w:val="24"/>
          <w:szCs w:val="24"/>
        </w:rPr>
        <w:t>9</w:t>
      </w:r>
      <w:r w:rsidR="0059384B">
        <w:rPr>
          <w:sz w:val="26"/>
          <w:szCs w:val="26"/>
        </w:rPr>
        <w:t>;</w:t>
      </w:r>
    </w:p>
    <w:p w14:paraId="29AAD099" w14:textId="77777777" w:rsidR="0059384B" w:rsidRDefault="0059384B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9AAD09A" w14:textId="77777777" w:rsidR="0059384B" w:rsidRDefault="0059384B" w:rsidP="0059384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29AAD09B" w14:textId="77777777"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9AAD09C" w14:textId="77777777"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9AAD09D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9AAD09E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29AAD09F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29AAD0A0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29AAD0A1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9AAD0A2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9AAD0A3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9AAD0A4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AAD0A5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9AAD0A6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9AAD0A7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AAD0A8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9AAD0A9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29AAD0AA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9AAD0AB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29AAD0AC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9AAD0AD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29AAD0AE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29AAD0AF" w14:textId="77777777"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9AAD0B0" w14:textId="77777777"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9AAD0B1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9AAD0B2" w14:textId="49994994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23444C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29AAD0B3" w14:textId="77777777" w:rsidR="0059384B" w:rsidRDefault="0059384B" w:rsidP="005938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AAD0B4" w14:textId="77777777" w:rsidR="006D1941" w:rsidRPr="00CB6078" w:rsidRDefault="006D1941" w:rsidP="00451C4D">
      <w:pPr>
        <w:rPr>
          <w:sz w:val="26"/>
          <w:szCs w:val="26"/>
        </w:rPr>
      </w:pPr>
    </w:p>
    <w:p w14:paraId="29AAD0B5" w14:textId="77777777" w:rsidR="001D6900" w:rsidRPr="00CB6078" w:rsidRDefault="001D6900" w:rsidP="00451C4D">
      <w:pPr>
        <w:rPr>
          <w:sz w:val="26"/>
          <w:szCs w:val="26"/>
        </w:rPr>
      </w:pPr>
    </w:p>
    <w:p w14:paraId="29AAD0B6" w14:textId="77777777" w:rsidR="004A2665" w:rsidRPr="00CB6078" w:rsidRDefault="004A2665" w:rsidP="00451C4D">
      <w:pPr>
        <w:rPr>
          <w:sz w:val="26"/>
          <w:szCs w:val="26"/>
        </w:rPr>
      </w:pPr>
    </w:p>
    <w:p w14:paraId="29AAD0B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9AAD0B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9AAD0B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B4302" w14:textId="77777777" w:rsidR="00F23123" w:rsidRDefault="00F23123">
      <w:r>
        <w:separator/>
      </w:r>
    </w:p>
  </w:endnote>
  <w:endnote w:type="continuationSeparator" w:id="0">
    <w:p w14:paraId="5C8D4F87" w14:textId="77777777" w:rsidR="00F23123" w:rsidRDefault="00F2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33F98" w14:textId="77777777" w:rsidR="00F23123" w:rsidRDefault="00F23123">
      <w:r>
        <w:separator/>
      </w:r>
    </w:p>
  </w:footnote>
  <w:footnote w:type="continuationSeparator" w:id="0">
    <w:p w14:paraId="4B2DF271" w14:textId="77777777" w:rsidR="00F23123" w:rsidRDefault="00F23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AD0BE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9AAD0B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3C85A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067B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0B7C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44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467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379"/>
    <w:rsid w:val="002761C6"/>
    <w:rsid w:val="00281C4A"/>
    <w:rsid w:val="00283DC1"/>
    <w:rsid w:val="0028492A"/>
    <w:rsid w:val="00284D1E"/>
    <w:rsid w:val="00285586"/>
    <w:rsid w:val="002855D1"/>
    <w:rsid w:val="00286CF9"/>
    <w:rsid w:val="00287211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4CC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C8A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2C3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7BE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84B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BA7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24B6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D9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13F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66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821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DB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3CCC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585F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3C2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46A"/>
    <w:rsid w:val="00AE3572"/>
    <w:rsid w:val="00AE3899"/>
    <w:rsid w:val="00AE4642"/>
    <w:rsid w:val="00AE7BDC"/>
    <w:rsid w:val="00AF2248"/>
    <w:rsid w:val="00AF31AD"/>
    <w:rsid w:val="00AF3C16"/>
    <w:rsid w:val="00AF5C3C"/>
    <w:rsid w:val="00AF5EDD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51F9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AE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79F"/>
    <w:rsid w:val="00CA4F63"/>
    <w:rsid w:val="00CA5205"/>
    <w:rsid w:val="00CA62A0"/>
    <w:rsid w:val="00CA74B3"/>
    <w:rsid w:val="00CA7986"/>
    <w:rsid w:val="00CA7A88"/>
    <w:rsid w:val="00CA7DBE"/>
    <w:rsid w:val="00CB0D3C"/>
    <w:rsid w:val="00CB0F02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486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AAC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F6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123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AD075"/>
  <w15:docId w15:val="{6CB21576-DDA2-4CE2-A70D-44F39EC7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4D72E7-E9EF-4CC1-99F8-B6176BB432D0}"/>
</file>

<file path=customXml/itemProps2.xml><?xml version="1.0" encoding="utf-8"?>
<ds:datastoreItem xmlns:ds="http://schemas.openxmlformats.org/officeDocument/2006/customXml" ds:itemID="{EA61D86C-B3F2-4470-801A-2166EA6BB988}"/>
</file>

<file path=customXml/itemProps3.xml><?xml version="1.0" encoding="utf-8"?>
<ds:datastoreItem xmlns:ds="http://schemas.openxmlformats.org/officeDocument/2006/customXml" ds:itemID="{843DAF5E-D50C-4423-918F-ED882A9F3191}"/>
</file>

<file path=customXml/itemProps4.xml><?xml version="1.0" encoding="utf-8"?>
<ds:datastoreItem xmlns:ds="http://schemas.openxmlformats.org/officeDocument/2006/customXml" ds:itemID="{A208D104-80B6-4A36-84AA-354131F5E57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1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2016-02-24T07:41:00Z</dcterms:created>
  <dcterms:modified xsi:type="dcterms:W3CDTF">2016-02-25T11:06:00Z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